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FE" w:rsidRPr="00D42770" w:rsidRDefault="003933FE" w:rsidP="003933FE">
      <w:pPr>
        <w:spacing w:line="58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D42770">
        <w:rPr>
          <w:rFonts w:ascii="仿宋_GB2312" w:eastAsia="仿宋_GB2312" w:hint="eastAsia"/>
          <w:sz w:val="32"/>
          <w:szCs w:val="32"/>
        </w:rPr>
        <w:t>附件</w:t>
      </w:r>
      <w:r w:rsidRPr="00D42770">
        <w:rPr>
          <w:rFonts w:ascii="仿宋_GB2312" w:eastAsia="仿宋_GB2312"/>
          <w:sz w:val="32"/>
          <w:szCs w:val="32"/>
        </w:rPr>
        <w:t>4</w:t>
      </w:r>
    </w:p>
    <w:p w:rsidR="003933FE" w:rsidRDefault="003933FE" w:rsidP="0057557D">
      <w:pPr>
        <w:spacing w:line="580" w:lineRule="exact"/>
        <w:ind w:rightChars="600" w:right="316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   </w:t>
      </w:r>
    </w:p>
    <w:p w:rsidR="003933FE" w:rsidRDefault="003933FE" w:rsidP="0057557D">
      <w:pPr>
        <w:spacing w:line="580" w:lineRule="exact"/>
        <w:ind w:rightChars="600" w:right="316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    </w:t>
      </w:r>
      <w:r w:rsidRPr="00D42770">
        <w:rPr>
          <w:rFonts w:ascii="方正小标宋简体" w:eastAsia="方正小标宋简体" w:hint="eastAsia"/>
          <w:sz w:val="44"/>
          <w:szCs w:val="44"/>
        </w:rPr>
        <w:t>个人承诺书</w:t>
      </w:r>
    </w:p>
    <w:p w:rsidR="003933FE" w:rsidRDefault="003933FE" w:rsidP="000B237B">
      <w:pPr>
        <w:pStyle w:val="p1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_GB2312" w:eastAsia="仿宋_GB2312" w:hAnsi="Simsun"/>
          <w:color w:val="000000"/>
          <w:sz w:val="32"/>
          <w:szCs w:val="32"/>
        </w:rPr>
      </w:pPr>
    </w:p>
    <w:p w:rsidR="003933FE" w:rsidRDefault="003933FE" w:rsidP="000B237B">
      <w:pPr>
        <w:pStyle w:val="p15"/>
        <w:shd w:val="clear" w:color="auto" w:fill="FFFFFF"/>
        <w:spacing w:before="0" w:beforeAutospacing="0" w:after="0" w:afterAutospacing="0" w:line="600" w:lineRule="atLeast"/>
        <w:ind w:firstLine="640"/>
        <w:rPr>
          <w:color w:val="000000"/>
          <w:sz w:val="21"/>
          <w:szCs w:val="21"/>
        </w:rPr>
      </w:pPr>
      <w:r>
        <w:rPr>
          <w:rFonts w:ascii="仿宋_GB2312" w:eastAsia="仿宋_GB2312" w:hint="eastAsia"/>
          <w:sz w:val="32"/>
          <w:szCs w:val="32"/>
        </w:rPr>
        <w:t>本人自觉遵守职称评审纪律，维护职称评审的严肃性和公平、公正，不做任何违反评审纪律和工作程序的事情，不向任何单位和个人请托，干扰职称评审。如果违反，愿接受组织给予的纪律处分。</w:t>
      </w:r>
    </w:p>
    <w:p w:rsidR="003933FE" w:rsidRPr="004B7E88" w:rsidRDefault="003933FE" w:rsidP="000B237B"/>
    <w:p w:rsidR="003933FE" w:rsidRDefault="003933FE" w:rsidP="0057557D">
      <w:pPr>
        <w:spacing w:line="580" w:lineRule="exact"/>
        <w:ind w:rightChars="600" w:right="31680"/>
        <w:jc w:val="left"/>
        <w:rPr>
          <w:rFonts w:ascii="仿宋_GB2312" w:eastAsia="仿宋_GB2312"/>
          <w:sz w:val="32"/>
          <w:szCs w:val="32"/>
        </w:rPr>
      </w:pPr>
    </w:p>
    <w:p w:rsidR="003933FE" w:rsidRDefault="003933FE" w:rsidP="0057557D">
      <w:pPr>
        <w:spacing w:line="580" w:lineRule="exact"/>
        <w:ind w:rightChars="600" w:right="316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承诺人：</w:t>
      </w:r>
    </w:p>
    <w:p w:rsidR="003933FE" w:rsidRPr="00786F73" w:rsidRDefault="003933FE" w:rsidP="0057557D">
      <w:pPr>
        <w:spacing w:line="580" w:lineRule="exact"/>
        <w:ind w:rightChars="600" w:right="316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933FE" w:rsidRDefault="003933FE" w:rsidP="000B237B"/>
    <w:p w:rsidR="003933FE" w:rsidRDefault="003933FE" w:rsidP="000B237B"/>
    <w:p w:rsidR="003933FE" w:rsidRDefault="003933FE" w:rsidP="000B237B"/>
    <w:p w:rsidR="003933FE" w:rsidRDefault="003933FE"/>
    <w:sectPr w:rsidR="003933FE" w:rsidSect="00D563CD">
      <w:headerReference w:type="default" r:id="rId6"/>
      <w:footerReference w:type="even" r:id="rId7"/>
      <w:footerReference w:type="default" r:id="rId8"/>
      <w:pgSz w:w="11906" w:h="16838" w:code="9"/>
      <w:pgMar w:top="2041" w:right="1531" w:bottom="1985" w:left="1531" w:header="851" w:footer="164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3FE" w:rsidRDefault="003933FE" w:rsidP="00133C7D">
      <w:r>
        <w:separator/>
      </w:r>
    </w:p>
  </w:endnote>
  <w:endnote w:type="continuationSeparator" w:id="1">
    <w:p w:rsidR="003933FE" w:rsidRDefault="003933FE" w:rsidP="00133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FE" w:rsidRDefault="003933FE" w:rsidP="00D469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33FE" w:rsidRDefault="003933FE" w:rsidP="009873CB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FE" w:rsidRPr="000F5093" w:rsidRDefault="003933FE" w:rsidP="0057557D">
    <w:pPr>
      <w:pStyle w:val="Footer"/>
      <w:framePr w:wrap="around" w:vAnchor="text" w:hAnchor="margin" w:xAlign="center" w:y="1"/>
      <w:ind w:leftChars="150" w:left="31680" w:rightChars="150" w:right="31680"/>
      <w:rPr>
        <w:sz w:val="28"/>
        <w:szCs w:val="28"/>
      </w:rPr>
    </w:pPr>
    <w:r>
      <w:rPr>
        <w:sz w:val="28"/>
        <w:szCs w:val="28"/>
      </w:rPr>
      <w:t xml:space="preserve">— </w:t>
    </w:r>
    <w:r w:rsidRPr="000F5093">
      <w:rPr>
        <w:rStyle w:val="PageNumber"/>
        <w:sz w:val="28"/>
        <w:szCs w:val="28"/>
      </w:rPr>
      <w:fldChar w:fldCharType="begin"/>
    </w:r>
    <w:r w:rsidRPr="000F5093">
      <w:rPr>
        <w:rStyle w:val="PageNumber"/>
        <w:sz w:val="28"/>
        <w:szCs w:val="28"/>
      </w:rPr>
      <w:instrText xml:space="preserve"> PAGE  </w:instrText>
    </w:r>
    <w:r w:rsidRPr="000F509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3</w:t>
    </w:r>
    <w:r w:rsidRPr="000F5093">
      <w:rPr>
        <w:rStyle w:val="PageNumber"/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 w:rsidR="003933FE" w:rsidRDefault="003933FE" w:rsidP="009873CB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3FE" w:rsidRDefault="003933FE" w:rsidP="00133C7D">
      <w:r>
        <w:separator/>
      </w:r>
    </w:p>
  </w:footnote>
  <w:footnote w:type="continuationSeparator" w:id="1">
    <w:p w:rsidR="003933FE" w:rsidRDefault="003933FE" w:rsidP="00133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FE" w:rsidRDefault="003933FE" w:rsidP="0057557D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37B"/>
    <w:rsid w:val="000A1E9D"/>
    <w:rsid w:val="000B237B"/>
    <w:rsid w:val="000F5093"/>
    <w:rsid w:val="00133C7D"/>
    <w:rsid w:val="003933FE"/>
    <w:rsid w:val="004669B3"/>
    <w:rsid w:val="004B7E88"/>
    <w:rsid w:val="0057557D"/>
    <w:rsid w:val="00786F73"/>
    <w:rsid w:val="007D70B0"/>
    <w:rsid w:val="00900699"/>
    <w:rsid w:val="009873CB"/>
    <w:rsid w:val="00D42770"/>
    <w:rsid w:val="00D46920"/>
    <w:rsid w:val="00D563CD"/>
    <w:rsid w:val="00EB5AF1"/>
    <w:rsid w:val="00F26E6C"/>
    <w:rsid w:val="00F76856"/>
    <w:rsid w:val="00FD6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7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B2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237B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0B237B"/>
    <w:rPr>
      <w:rFonts w:cs="Times New Roman"/>
    </w:rPr>
  </w:style>
  <w:style w:type="paragraph" w:customStyle="1" w:styleId="p15">
    <w:name w:val="p15"/>
    <w:basedOn w:val="Normal"/>
    <w:uiPriority w:val="99"/>
    <w:rsid w:val="000B23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575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012C"/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57557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12C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19</Words>
  <Characters>112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lq</dc:creator>
  <cp:keywords/>
  <dc:description/>
  <cp:lastModifiedBy>User</cp:lastModifiedBy>
  <cp:revision>2</cp:revision>
  <cp:lastPrinted>2016-11-01T02:00:00Z</cp:lastPrinted>
  <dcterms:created xsi:type="dcterms:W3CDTF">2015-09-16T08:34:00Z</dcterms:created>
  <dcterms:modified xsi:type="dcterms:W3CDTF">2016-11-01T02:00:00Z</dcterms:modified>
</cp:coreProperties>
</file>